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C0A9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DF7C17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DF7C17" w:rsidRPr="00DF7C17">
          <w:rPr>
            <w:bCs/>
          </w:rPr>
          <w:t>24</w:t>
        </w:r>
        <w:r w:rsidR="00DF7C17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C0A95" w:rsidRPr="005C0A9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C0A95" w:rsidRPr="005C0A9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C0A95" w:rsidRPr="005C0A95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C0A95" w:rsidRPr="005C0A95">
          <w:rPr>
            <w:u w:val="single"/>
          </w:rPr>
          <w:t xml:space="preserve"> 11091/040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C0A95" w:rsidRPr="005C0A95">
          <w:rPr>
            <w:rStyle w:val="aa"/>
          </w:rPr>
          <w:t xml:space="preserve"> Маляр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C0A95" w:rsidRPr="005C0A95">
          <w:rPr>
            <w:rStyle w:val="aa"/>
          </w:rPr>
          <w:t xml:space="preserve"> 13450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C0A95" w:rsidRPr="005C0A9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CC55C2" w:rsidP="00AD14A4">
      <w:fldSimple w:instr=" DOCVARIABLE izm_nd_new \* MERGEFORMAT ">
        <w:r w:rsidR="00DF7C17" w:rsidRPr="00DF7C1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DF7C1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F7C17" w:rsidRPr="00DF7C17" w:rsidRDefault="00DF7C17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DF7C17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80</w:t>
            </w:r>
          </w:p>
        </w:tc>
      </w:tr>
      <w:tr w:rsidR="00DF7C1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F7C17" w:rsidRPr="00DF7C17" w:rsidRDefault="00DF7C17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DF7C1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F7C17" w:rsidRDefault="00DF7C17" w:rsidP="00745D40">
            <w:pPr>
              <w:pStyle w:val="a8"/>
            </w:pPr>
          </w:p>
        </w:tc>
      </w:tr>
      <w:tr w:rsidR="00DF7C1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F7C17" w:rsidRPr="00DF7C17" w:rsidRDefault="00DF7C17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DF7C1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F7C17" w:rsidRDefault="00DF7C1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F7C17" w:rsidRDefault="00DF7C1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F7C17" w:rsidRDefault="00DF7C1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F7C17" w:rsidRDefault="00DF7C17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DF7C17" w:rsidRPr="00DF7C17">
          <w:rPr>
            <w:bCs/>
          </w:rPr>
          <w:t>-</w:t>
        </w:r>
        <w:r w:rsidR="00DF7C17" w:rsidRPr="00DF7C17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DF7C17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7C17" w:rsidTr="00DF7C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DF7C17" w:rsidP="00AA46ED">
            <w:pPr>
              <w:pStyle w:val="a8"/>
            </w:pPr>
            <w:r w:rsidRPr="00DF7C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DF7C17" w:rsidP="00AA46ED">
            <w:pPr>
              <w:pStyle w:val="a8"/>
            </w:pPr>
            <w:r w:rsidRPr="00DF7C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DF7C17" w:rsidP="00AA46ED">
            <w:pPr>
              <w:pStyle w:val="a8"/>
            </w:pPr>
            <w:r w:rsidRPr="00DF7C17">
              <w:t>Митяева Ольга Александровна</w:t>
            </w:r>
          </w:p>
        </w:tc>
      </w:tr>
      <w:tr w:rsidR="00AA46ED" w:rsidRPr="00DF7C17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7C1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7C1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7C1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C17" w:rsidRDefault="00DF7C17" w:rsidP="0076042D">
      <w:pPr>
        <w:pStyle w:val="a9"/>
      </w:pPr>
      <w:r>
        <w:separator/>
      </w:r>
    </w:p>
  </w:endnote>
  <w:endnote w:type="continuationSeparator" w:id="0">
    <w:p w:rsidR="00DF7C17" w:rsidRDefault="00DF7C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C0A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CC55C2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CC55C2" w:rsidRPr="00751B84">
            <w:rPr>
              <w:rStyle w:val="ad"/>
              <w:sz w:val="20"/>
              <w:szCs w:val="20"/>
            </w:rPr>
            <w:fldChar w:fldCharType="separate"/>
          </w:r>
          <w:r w:rsidR="005C0A95">
            <w:rPr>
              <w:rStyle w:val="ad"/>
              <w:noProof/>
              <w:sz w:val="20"/>
              <w:szCs w:val="20"/>
            </w:rPr>
            <w:t>1</w:t>
          </w:r>
          <w:r w:rsidR="00CC55C2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C0A95" w:rsidRPr="005C0A9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C17" w:rsidRDefault="00DF7C17" w:rsidP="0076042D">
      <w:pPr>
        <w:pStyle w:val="a9"/>
      </w:pPr>
      <w:r>
        <w:separator/>
      </w:r>
    </w:p>
  </w:footnote>
  <w:footnote w:type="continuationSeparator" w:id="0">
    <w:p w:rsidR="00DF7C17" w:rsidRDefault="00DF7C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40, 11091/040-1А (11091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3450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0- Б "/>
    <w:docVar w:name="oborud" w:val="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12C9522F5C04CDBAD785F7CAC914A81"/>
    <w:docVar w:name="rm_id" w:val="185"/>
    <w:docVar w:name="rm_name" w:val=" Маляр "/>
    <w:docVar w:name="rm_number" w:val=" 11091/04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Краски, лаки, растворители "/>
    <w:docVar w:name="version" w:val="51"/>
    <w:docVar w:name="zona_name" w:val="Помещение"/>
    <w:docVar w:name="zona_time" w:val="80"/>
  </w:docVars>
  <w:rsids>
    <w:rsidRoot w:val="00990CA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2C3D"/>
    <w:rsid w:val="00563E94"/>
    <w:rsid w:val="00576095"/>
    <w:rsid w:val="005A3A36"/>
    <w:rsid w:val="005B466C"/>
    <w:rsid w:val="005B7FE8"/>
    <w:rsid w:val="005C0A95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90CA5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C55C2"/>
    <w:rsid w:val="00CE3307"/>
    <w:rsid w:val="00CF2E61"/>
    <w:rsid w:val="00D76DF8"/>
    <w:rsid w:val="00DB5302"/>
    <w:rsid w:val="00DD6B1F"/>
    <w:rsid w:val="00DF7C17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2016-11-24T12:37:00Z</dcterms:created>
  <dcterms:modified xsi:type="dcterms:W3CDTF">2016-11-25T06:30:00Z</dcterms:modified>
</cp:coreProperties>
</file>